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322"/>
        <w:gridCol w:w="4243"/>
        <w:gridCol w:w="3251"/>
        <w:gridCol w:w="4562"/>
      </w:tblGrid>
      <w:tr w:rsidR="006A79C6" w:rsidRPr="00A93C9D" w14:paraId="665612DE" w14:textId="55BDCDBA" w:rsidTr="00642D1B">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62"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642D1B">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8"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2"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43" w:type="dxa"/>
            <w:shd w:val="clear" w:color="auto" w:fill="auto"/>
          </w:tcPr>
          <w:p w14:paraId="27BED66C" w14:textId="48900FD6"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65533F">
              <w:rPr>
                <w:rFonts w:cs="Calibri"/>
                <w:color w:val="auto"/>
                <w:sz w:val="22"/>
                <w:szCs w:val="22"/>
                <w:lang w:val="en-US"/>
              </w:rPr>
              <w:t>95</w:t>
            </w:r>
            <w:r w:rsidRPr="00A93C9D">
              <w:rPr>
                <w:rFonts w:cs="Calibri"/>
                <w:color w:val="auto"/>
                <w:sz w:val="22"/>
                <w:szCs w:val="22"/>
                <w:lang w:val="en-US"/>
              </w:rPr>
              <w:t xml:space="preserve"> kW with battery energy storage system </w:t>
            </w:r>
            <w:r w:rsidR="0065533F">
              <w:rPr>
                <w:rFonts w:cs="Calibri"/>
                <w:color w:val="auto"/>
                <w:sz w:val="22"/>
                <w:szCs w:val="22"/>
                <w:lang w:val="en-US"/>
              </w:rPr>
              <w:t>150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1"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757389F8" w14:textId="7C66B001" w:rsidR="00DB2BBF" w:rsidRPr="00A93C9D" w:rsidRDefault="00642D1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2"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43" w:type="dxa"/>
            <w:shd w:val="clear" w:color="auto" w:fill="auto"/>
          </w:tcPr>
          <w:p w14:paraId="510F4543" w14:textId="161B39E2" w:rsidR="00D52B29" w:rsidRPr="00AD688E" w:rsidRDefault="0065533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D688E">
              <w:rPr>
                <w:rFonts w:cs="Calibri"/>
                <w:i/>
                <w:iCs/>
                <w:color w:val="auto"/>
                <w:sz w:val="22"/>
                <w:szCs w:val="22"/>
                <w:lang w:val="en-US"/>
              </w:rPr>
              <w:t>Desna village council, Chernihiv region, Chernihiv district</w:t>
            </w:r>
          </w:p>
        </w:tc>
        <w:tc>
          <w:tcPr>
            <w:tcW w:w="3251"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1615C2" w14:textId="4336A1C9" w:rsidR="00D52B29" w:rsidRPr="00D52B29" w:rsidRDefault="00642D1B"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2"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43" w:type="dxa"/>
            <w:shd w:val="clear" w:color="auto" w:fill="auto"/>
          </w:tcPr>
          <w:p w14:paraId="350BE801" w14:textId="6990F2E5" w:rsidR="001B700D" w:rsidRPr="00AD688E"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D688E">
              <w:rPr>
                <w:rFonts w:cs="Calibri"/>
                <w:iCs/>
                <w:color w:val="auto"/>
                <w:sz w:val="22"/>
                <w:szCs w:val="22"/>
                <w:lang w:val="en-US"/>
              </w:rPr>
              <w:t>Delivery and installation of the solar power system at the site at:</w:t>
            </w:r>
          </w:p>
          <w:p w14:paraId="0550BEB1" w14:textId="77777777" w:rsidR="0065533F" w:rsidRPr="00AD688E" w:rsidRDefault="0065533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12237453" w14:textId="0BAB34E1" w:rsidR="0065533F" w:rsidRPr="00AD688E" w:rsidRDefault="0065533F" w:rsidP="0065533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D688E">
              <w:rPr>
                <w:rFonts w:cs="Calibri"/>
                <w:iCs/>
                <w:color w:val="auto"/>
                <w:sz w:val="22"/>
                <w:szCs w:val="22"/>
                <w:lang w:val="en-US"/>
              </w:rPr>
              <w:t>Desn</w:t>
            </w:r>
            <w:r w:rsidR="00AD688E">
              <w:rPr>
                <w:rFonts w:cs="Calibri"/>
                <w:iCs/>
                <w:color w:val="auto"/>
                <w:sz w:val="22"/>
                <w:szCs w:val="22"/>
                <w:lang w:val="en-US"/>
              </w:rPr>
              <w:t>a</w:t>
            </w:r>
            <w:r w:rsidRPr="00AD688E">
              <w:rPr>
                <w:rFonts w:cs="Calibri"/>
                <w:iCs/>
                <w:color w:val="auto"/>
                <w:sz w:val="22"/>
                <w:szCs w:val="22"/>
                <w:lang w:val="en-US"/>
              </w:rPr>
              <w:t xml:space="preserve"> Village Council Desn</w:t>
            </w:r>
            <w:r w:rsidR="00AD688E">
              <w:rPr>
                <w:rFonts w:cs="Calibri"/>
                <w:iCs/>
                <w:color w:val="auto"/>
                <w:sz w:val="22"/>
                <w:szCs w:val="22"/>
                <w:lang w:val="en-US"/>
              </w:rPr>
              <w:t>a</w:t>
            </w:r>
            <w:r w:rsidRPr="00AD688E">
              <w:rPr>
                <w:rFonts w:cs="Calibri"/>
                <w:iCs/>
                <w:color w:val="auto"/>
                <w:sz w:val="22"/>
                <w:szCs w:val="22"/>
                <w:lang w:val="en-US"/>
              </w:rPr>
              <w:t xml:space="preserve"> Lyceum</w:t>
            </w:r>
          </w:p>
          <w:p w14:paraId="1F56B088" w14:textId="0A852901" w:rsidR="001B700D" w:rsidRPr="00AD688E" w:rsidRDefault="0065533F" w:rsidP="0065533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D688E">
              <w:rPr>
                <w:rFonts w:cs="Calibri"/>
                <w:iCs/>
                <w:color w:val="auto"/>
                <w:sz w:val="22"/>
                <w:szCs w:val="22"/>
                <w:lang w:val="en-US"/>
              </w:rPr>
              <w:t>34 Dovzhenko Street, Desna Village, Cherni</w:t>
            </w:r>
            <w:r w:rsidR="00AD688E">
              <w:rPr>
                <w:rFonts w:cs="Calibri"/>
                <w:iCs/>
                <w:color w:val="auto"/>
                <w:sz w:val="22"/>
                <w:szCs w:val="22"/>
                <w:lang w:val="en-US"/>
              </w:rPr>
              <w:t>hi</w:t>
            </w:r>
            <w:r w:rsidRPr="00AD688E">
              <w:rPr>
                <w:rFonts w:cs="Calibri"/>
                <w:iCs/>
                <w:color w:val="auto"/>
                <w:sz w:val="22"/>
                <w:szCs w:val="22"/>
                <w:lang w:val="en-US"/>
              </w:rPr>
              <w:t>v District, Cherni</w:t>
            </w:r>
            <w:r w:rsidR="00AD688E">
              <w:rPr>
                <w:rFonts w:cs="Calibri"/>
                <w:iCs/>
                <w:color w:val="auto"/>
                <w:sz w:val="22"/>
                <w:szCs w:val="22"/>
                <w:lang w:val="en-US"/>
              </w:rPr>
              <w:t>hi</w:t>
            </w:r>
            <w:r w:rsidRPr="00AD688E">
              <w:rPr>
                <w:rFonts w:cs="Calibri"/>
                <w:iCs/>
                <w:color w:val="auto"/>
                <w:sz w:val="22"/>
                <w:szCs w:val="22"/>
                <w:lang w:val="en-US"/>
              </w:rPr>
              <w:t xml:space="preserve">v </w:t>
            </w:r>
            <w:r w:rsidR="00AD688E">
              <w:rPr>
                <w:rFonts w:cs="Calibri"/>
                <w:iCs/>
                <w:color w:val="auto"/>
                <w:sz w:val="22"/>
                <w:szCs w:val="22"/>
                <w:lang w:val="en-US"/>
              </w:rPr>
              <w:t>Region</w:t>
            </w:r>
            <w:r w:rsidRPr="00AD688E">
              <w:rPr>
                <w:rFonts w:cs="Calibri"/>
                <w:iCs/>
                <w:color w:val="auto"/>
                <w:sz w:val="22"/>
                <w:szCs w:val="22"/>
                <w:lang w:val="en-US"/>
              </w:rPr>
              <w:t>, Ukraine.</w:t>
            </w:r>
          </w:p>
        </w:tc>
        <w:tc>
          <w:tcPr>
            <w:tcW w:w="3251"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287D52F6" w14:textId="211D0842" w:rsidR="00DB2BBF" w:rsidRPr="00A93C9D" w:rsidRDefault="00642D1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2"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43"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1"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2710681" w14:textId="37A028F4" w:rsidR="00781CEE" w:rsidRPr="00A93C9D" w:rsidRDefault="00642D1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2"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43"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1"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ECEE110" w14:textId="492E2B73" w:rsidR="00315DBF" w:rsidRPr="00A93C9D" w:rsidRDefault="00642D1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642D1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2"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43"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6FCBB9AB" w:rsidR="00FB6366" w:rsidRPr="00A93C9D" w:rsidRDefault="00642D1B"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100647">
              <w:rPr>
                <w:rFonts w:ascii="Calibri" w:hAnsi="Calibri" w:cs="Calibri"/>
                <w:b w:val="0"/>
                <w:lang w:val="en-US"/>
              </w:rPr>
              <w:t>A warranty on the monitoring system and its software to ensure the smooth operation of the system for at least 10 years.</w:t>
            </w:r>
            <w:r>
              <w:rPr>
                <w:rFonts w:ascii="Calibri" w:hAnsi="Calibri" w:cs="Calibri"/>
                <w:b w:val="0"/>
                <w:lang w:val="en-US"/>
              </w:rPr>
              <w:t xml:space="preserve"> </w:t>
            </w:r>
            <w:r w:rsidR="00B76E89" w:rsidRPr="00A93C9D">
              <w:rPr>
                <w:rFonts w:ascii="Calibri" w:hAnsi="Calibri" w:cs="Calibri"/>
                <w:b w:val="0"/>
                <w:lang w:val="en-US"/>
              </w:rPr>
              <w:t>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1"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6E52A013" w:rsidR="00D00078" w:rsidRPr="00A93C9D" w:rsidRDefault="00642D1B"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____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00D00078" w:rsidRPr="00A93C9D">
              <w:rPr>
                <w:rFonts w:ascii="Calibri" w:hAnsi="Calibri" w:cs="Calibri"/>
                <w:b w:val="0"/>
                <w:bCs/>
                <w:lang w:val="en-US"/>
              </w:rPr>
              <w:t xml:space="preserve">. The warranty covers all functional components including LTE/5G (or equivalent) module, data storage and </w:t>
            </w:r>
            <w:r w:rsidR="00CC2EB7" w:rsidRPr="00A93C9D">
              <w:rPr>
                <w:rFonts w:ascii="Calibri" w:hAnsi="Calibri" w:cs="Calibri"/>
                <w:b w:val="0"/>
                <w:bCs/>
                <w:lang w:val="en-US"/>
              </w:rPr>
              <w:t>the main functions of the</w:t>
            </w:r>
            <w:r w:rsidR="00D00078"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7</w:t>
            </w:r>
            <w:r w:rsidRPr="00A93C9D">
              <w:rPr>
                <w:rFonts w:cs="Calibri"/>
                <w:b w:val="0"/>
                <w:color w:val="auto"/>
                <w:sz w:val="22"/>
                <w:szCs w:val="22"/>
                <w:lang w:val="en-US"/>
              </w:rPr>
              <w:t>.</w:t>
            </w:r>
          </w:p>
        </w:tc>
        <w:tc>
          <w:tcPr>
            <w:tcW w:w="2322"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43"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1"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62" w:type="dxa"/>
            <w:shd w:val="clear" w:color="auto" w:fill="FFFFFF" w:themeFill="background1"/>
          </w:tcPr>
          <w:p w14:paraId="57814753" w14:textId="2245222E" w:rsidR="00B4418E" w:rsidRPr="00A93C9D" w:rsidRDefault="00642D1B"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642D1B"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2"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43"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1"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4B49079B" w14:textId="0A6F6993" w:rsidR="009A5F91" w:rsidRPr="00A93C9D" w:rsidRDefault="00642D1B"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2"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43" w:type="dxa"/>
            <w:shd w:val="clear" w:color="auto" w:fill="auto"/>
          </w:tcPr>
          <w:p w14:paraId="2713F32D" w14:textId="2716A510"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65533F">
              <w:rPr>
                <w:rFonts w:ascii="Calibri" w:hAnsi="Calibri" w:cs="Calibri"/>
                <w:b w:val="0"/>
                <w:lang w:val="en-US"/>
              </w:rPr>
              <w:t>flat</w:t>
            </w:r>
            <w:r w:rsidR="0065533F" w:rsidRPr="0065533F">
              <w:rPr>
                <w:rFonts w:ascii="Calibri" w:hAnsi="Calibri" w:cs="Calibri"/>
                <w:b w:val="0"/>
                <w:lang w:val="en-US"/>
              </w:rPr>
              <w:t xml:space="preserve"> and </w:t>
            </w:r>
            <w:r w:rsidR="009E3CD4" w:rsidRPr="0065533F">
              <w:rPr>
                <w:rFonts w:ascii="Calibri" w:hAnsi="Calibri" w:cs="Calibri"/>
                <w:b w:val="0"/>
                <w:lang w:val="en-US"/>
              </w:rPr>
              <w:t>sloping</w:t>
            </w:r>
            <w:r w:rsidRPr="00A93C9D">
              <w:rPr>
                <w:rFonts w:ascii="Calibri" w:hAnsi="Calibri" w:cs="Calibri"/>
                <w:b w:val="0"/>
                <w:lang w:val="en-US"/>
              </w:rPr>
              <w:t xml:space="preserve">, roof covering </w:t>
            </w:r>
            <w:r w:rsidR="0065533F" w:rsidRPr="0065533F">
              <w:rPr>
                <w:rFonts w:ascii="Calibri" w:hAnsi="Calibri" w:cs="Calibri"/>
                <w:b w:val="0"/>
                <w:lang w:val="en-US"/>
              </w:rPr>
              <w:t>bituminous coating for flat and metal tile pitched</w:t>
            </w:r>
            <w:r w:rsidR="0065533F">
              <w:rPr>
                <w:rFonts w:ascii="Calibri" w:hAnsi="Calibri" w:cs="Calibri"/>
                <w:b w:val="0"/>
                <w:lang w:val="en-US"/>
              </w:rPr>
              <w:t xml:space="preserve">, </w:t>
            </w:r>
            <w:r w:rsidRPr="00A93C9D">
              <w:rPr>
                <w:rFonts w:ascii="Calibri" w:hAnsi="Calibri" w:cs="Calibri"/>
                <w:b w:val="0"/>
                <w:lang w:val="en-US"/>
              </w:rPr>
              <w:t xml:space="preserve">roof pitch angle </w:t>
            </w:r>
            <w:r w:rsidR="0065533F" w:rsidRPr="0065533F">
              <w:rPr>
                <w:rFonts w:ascii="Calibri" w:hAnsi="Calibri" w:cs="Calibri"/>
                <w:b w:val="0"/>
                <w:lang w:val="en-US"/>
              </w:rPr>
              <w:t xml:space="preserve">sloping 35 </w:t>
            </w:r>
            <w:r w:rsidRPr="00A93C9D">
              <w:rPr>
                <w:rFonts w:ascii="Calibri" w:hAnsi="Calibri" w:cs="Calibri"/>
                <w:b w:val="0"/>
                <w:lang w:val="en-US"/>
              </w:rPr>
              <w:t xml:space="preserve">degrees, roof </w:t>
            </w:r>
            <w:r w:rsidRPr="0065533F">
              <w:rPr>
                <w:rFonts w:ascii="Calibri" w:hAnsi="Calibri" w:cs="Calibri"/>
                <w:b w:val="0"/>
                <w:lang w:val="en-US"/>
              </w:rPr>
              <w:t>orientation south</w:t>
            </w:r>
            <w:r w:rsidR="0065533F" w:rsidRPr="0065533F">
              <w:rPr>
                <w:rFonts w:ascii="Calibri" w:hAnsi="Calibri" w:cs="Calibri"/>
                <w:b w:val="0"/>
                <w:lang w:val="en-US"/>
              </w:rPr>
              <w:t xml:space="preserve">, </w:t>
            </w:r>
            <w:r w:rsidRPr="0065533F">
              <w:rPr>
                <w:rFonts w:ascii="Calibri" w:hAnsi="Calibri" w:cs="Calibri"/>
                <w:b w:val="0"/>
                <w:lang w:val="en-US"/>
              </w:rPr>
              <w:t>east</w:t>
            </w:r>
            <w:r w:rsidR="0065533F" w:rsidRPr="0065533F">
              <w:rPr>
                <w:rFonts w:ascii="Calibri" w:hAnsi="Calibri" w:cs="Calibri"/>
                <w:b w:val="0"/>
                <w:lang w:val="en-US"/>
              </w:rPr>
              <w:t xml:space="preserve">, </w:t>
            </w:r>
            <w:r w:rsidRPr="0065533F">
              <w:rPr>
                <w:rFonts w:ascii="Calibri" w:hAnsi="Calibri" w:cs="Calibri"/>
                <w:b w:val="0"/>
                <w:lang w:val="en-US"/>
              </w:rPr>
              <w:t>west</w:t>
            </w:r>
            <w:r w:rsidR="0065533F" w:rsidRPr="0065533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4ECA2AFF"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65533F">
              <w:rPr>
                <w:rFonts w:ascii="Calibri" w:hAnsi="Calibri" w:cs="Calibri"/>
                <w:b w:val="0"/>
                <w:lang w:val="en-US"/>
              </w:rPr>
              <w:t>150</w:t>
            </w:r>
            <w:r w:rsidRPr="00A93C9D">
              <w:rPr>
                <w:rFonts w:ascii="Calibri" w:hAnsi="Calibri" w:cs="Calibri"/>
                <w:b w:val="0"/>
                <w:lang w:val="en-US"/>
              </w:rPr>
              <w:t xml:space="preserve"> kW. The actual consumption of the building is </w:t>
            </w:r>
            <w:r w:rsidR="0065533F">
              <w:rPr>
                <w:rFonts w:ascii="Calibri" w:hAnsi="Calibri" w:cs="Calibri"/>
                <w:b w:val="0"/>
                <w:lang w:val="en-US"/>
              </w:rPr>
              <w:t>90000</w:t>
            </w:r>
            <w:r w:rsidRPr="00A93C9D">
              <w:rPr>
                <w:rFonts w:ascii="Calibri" w:hAnsi="Calibri" w:cs="Calibri"/>
                <w:b w:val="0"/>
                <w:lang w:val="en-US"/>
              </w:rPr>
              <w:t xml:space="preserve"> kW per year. The maximum electrical power required by the building at any one time when all essential equipment is in operation is </w:t>
            </w:r>
            <w:r w:rsidR="0065533F">
              <w:rPr>
                <w:rFonts w:ascii="Calibri" w:hAnsi="Calibri" w:cs="Calibri"/>
                <w:b w:val="0"/>
                <w:lang w:val="en-US"/>
              </w:rPr>
              <w:t>130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4A69981B"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5533F" w:rsidRPr="0065533F">
              <w:rPr>
                <w:rFonts w:ascii="Calibri" w:hAnsi="Calibri" w:cs="Calibri"/>
                <w:b w:val="0"/>
                <w:lang w:val="en-US"/>
              </w:rPr>
              <w:t xml:space="preserve">TS </w:t>
            </w:r>
            <w:proofErr w:type="spellStart"/>
            <w:r w:rsidR="0065533F" w:rsidRPr="0065533F">
              <w:rPr>
                <w:rFonts w:ascii="Calibri" w:hAnsi="Calibri" w:cs="Calibri"/>
                <w:b w:val="0"/>
                <w:lang w:val="en-US"/>
              </w:rPr>
              <w:t>priedai</w:t>
            </w:r>
            <w:proofErr w:type="spellEnd"/>
            <w:r w:rsidR="0065533F" w:rsidRPr="0065533F">
              <w:rPr>
                <w:rFonts w:ascii="Calibri" w:hAnsi="Calibri" w:cs="Calibri"/>
                <w:b w:val="0"/>
                <w:lang w:val="en-US"/>
              </w:rPr>
              <w:t xml:space="preserve"> (Desnos </w:t>
            </w:r>
            <w:proofErr w:type="spellStart"/>
            <w:r w:rsidR="0065533F" w:rsidRPr="0065533F">
              <w:rPr>
                <w:rFonts w:ascii="Calibri" w:hAnsi="Calibri" w:cs="Calibri"/>
                <w:b w:val="0"/>
                <w:lang w:val="en-US"/>
              </w:rPr>
              <w:t>licėjus</w:t>
            </w:r>
            <w:proofErr w:type="spellEnd"/>
            <w:r w:rsidR="0065533F" w:rsidRPr="0065533F">
              <w:rPr>
                <w:rFonts w:ascii="Calibri" w:hAnsi="Calibri" w:cs="Calibri"/>
                <w:b w:val="0"/>
                <w:lang w:val="en-US"/>
              </w:rPr>
              <w:t>)</w:t>
            </w:r>
            <w:r w:rsidRPr="00A847B7">
              <w:rPr>
                <w:rFonts w:ascii="Calibri" w:hAnsi="Calibri" w:cs="Calibri"/>
                <w:b w:val="0"/>
                <w:lang w:val="en-US"/>
              </w:rPr>
              <w:t>.zip”</w:t>
            </w:r>
          </w:p>
        </w:tc>
        <w:tc>
          <w:tcPr>
            <w:tcW w:w="3251"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8CF68BB" w14:textId="1B61D4AC" w:rsidR="004C7AAB" w:rsidRPr="00A93C9D" w:rsidRDefault="00642D1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2"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43"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1"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62" w:type="dxa"/>
            <w:shd w:val="clear" w:color="auto" w:fill="FFFFFF" w:themeFill="background1"/>
          </w:tcPr>
          <w:p w14:paraId="34DEADCC" w14:textId="6603AD89" w:rsidR="003332A1" w:rsidRPr="00A93C9D" w:rsidRDefault="00642D1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2"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1"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038AF0B2" w14:textId="297DF59C" w:rsidR="008F1ECA" w:rsidRPr="00A93C9D" w:rsidRDefault="00642D1B"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2"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43"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1"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CD258C6" w14:textId="3AD2D909" w:rsidR="009B6B06" w:rsidRPr="00A93C9D" w:rsidRDefault="00642D1B"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642D1B">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8"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2"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43" w:type="dxa"/>
            <w:shd w:val="clear" w:color="auto" w:fill="auto"/>
          </w:tcPr>
          <w:p w14:paraId="6A6293BA" w14:textId="44D2C3E6" w:rsidR="00F5098A" w:rsidRPr="00A93C9D" w:rsidRDefault="006553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95</w:t>
            </w:r>
            <w:r w:rsidR="00F5098A" w:rsidRPr="00A93C9D">
              <w:rPr>
                <w:rFonts w:cs="Calibri"/>
                <w:iCs/>
                <w:color w:val="auto"/>
                <w:sz w:val="22"/>
                <w:szCs w:val="22"/>
                <w:lang w:val="en-US"/>
              </w:rPr>
              <w:t xml:space="preserve"> kW (± 0,5 kW)</w:t>
            </w:r>
          </w:p>
        </w:tc>
        <w:tc>
          <w:tcPr>
            <w:tcW w:w="3251"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62"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2"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43"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1"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2"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43"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1"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2"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43"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1"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341D0DDA" w14:textId="38126AC9" w:rsidR="00326963" w:rsidRPr="00A93C9D" w:rsidRDefault="00642D1B"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2"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43"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A5B4E9E"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D64697">
              <w:rPr>
                <w:bCs/>
                <w:color w:val="auto"/>
                <w:sz w:val="22"/>
                <w:szCs w:val="22"/>
                <w:lang w:val="en-US"/>
              </w:rPr>
              <w:t>, (</w:t>
            </w:r>
            <w:r w:rsidR="00D64697" w:rsidRPr="00D64697">
              <w:rPr>
                <w:bCs/>
                <w:i/>
                <w:iCs/>
                <w:color w:val="auto"/>
                <w:sz w:val="22"/>
                <w:szCs w:val="22"/>
                <w:lang w:val="en-US"/>
              </w:rPr>
              <w:t>The roof was renovated 7 years ago, flat area about 1200 sqm, pitched area about 2700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1"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357F7F7" w14:textId="467850BB" w:rsidR="00F5098A" w:rsidRPr="00A93C9D" w:rsidRDefault="00642D1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2"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43"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1"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2.7.</w:t>
            </w:r>
          </w:p>
        </w:tc>
        <w:tc>
          <w:tcPr>
            <w:tcW w:w="2322"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43"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1"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ED0F63" w14:textId="733BBD3A" w:rsidR="00F5098A" w:rsidRPr="00A93C9D" w:rsidRDefault="00642D1B"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2"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43"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1"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9CD872D" w14:textId="3E9C9318"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2"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43"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1"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2"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43"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1"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62" w:type="dxa"/>
            <w:shd w:val="clear" w:color="auto" w:fill="FFFFFF" w:themeFill="background1"/>
          </w:tcPr>
          <w:p w14:paraId="1927EFE5" w14:textId="58652FC8"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642D1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8"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2"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43" w:type="dxa"/>
            <w:shd w:val="clear" w:color="auto" w:fill="auto"/>
          </w:tcPr>
          <w:p w14:paraId="26528BE2" w14:textId="622DB4A7"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64697">
              <w:rPr>
                <w:rFonts w:cs="Calibri"/>
                <w:color w:val="auto"/>
                <w:sz w:val="22"/>
                <w:szCs w:val="22"/>
                <w:lang w:val="en-US"/>
              </w:rPr>
              <w:t>150</w:t>
            </w:r>
            <w:r w:rsidRPr="00A93C9D">
              <w:rPr>
                <w:rFonts w:cs="Calibri"/>
                <w:color w:val="auto"/>
                <w:sz w:val="22"/>
                <w:szCs w:val="22"/>
                <w:lang w:val="en-US"/>
              </w:rPr>
              <w:t xml:space="preserve"> kWh.</w:t>
            </w:r>
          </w:p>
        </w:tc>
        <w:tc>
          <w:tcPr>
            <w:tcW w:w="3251"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62"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2"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43"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27F3495A"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642D1B">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1"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62"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2"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43"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1"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EF42AEE" w14:textId="49A26F12" w:rsidR="00F5098A" w:rsidRPr="00A93C9D" w:rsidRDefault="00642D1B"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2"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43"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1"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CFEB0B0" w14:textId="72192BC0" w:rsidR="00F5098A" w:rsidRPr="00A93C9D" w:rsidRDefault="00642D1B"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642D1B" w:rsidRPr="00A93C9D" w14:paraId="168E1F15"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382BEB5" w14:textId="36452C08" w:rsidR="00642D1B" w:rsidRPr="00A93C9D" w:rsidRDefault="00642D1B" w:rsidP="00642D1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2" w:type="dxa"/>
            <w:shd w:val="clear" w:color="auto" w:fill="auto"/>
          </w:tcPr>
          <w:p w14:paraId="49DACBAB" w14:textId="0A441B47" w:rsidR="00642D1B" w:rsidRPr="00A93C9D" w:rsidRDefault="00642D1B" w:rsidP="00642D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43" w:type="dxa"/>
            <w:shd w:val="clear" w:color="auto" w:fill="auto"/>
          </w:tcPr>
          <w:p w14:paraId="69C43583" w14:textId="58023F9F" w:rsidR="00642D1B" w:rsidRPr="00A93C9D" w:rsidRDefault="00642D1B" w:rsidP="00642D1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disconnected from the power system). The transition time must not exceed 100 </w:t>
            </w:r>
            <w:proofErr w:type="spellStart"/>
            <w:r w:rsidRPr="00A93C9D">
              <w:rPr>
                <w:rFonts w:cs="Calibri"/>
                <w:color w:val="auto"/>
                <w:sz w:val="22"/>
                <w:szCs w:val="22"/>
                <w:lang w:val="en-US"/>
              </w:rPr>
              <w:t>ms.</w:t>
            </w:r>
            <w:proofErr w:type="spellEnd"/>
          </w:p>
        </w:tc>
        <w:tc>
          <w:tcPr>
            <w:tcW w:w="3251" w:type="dxa"/>
            <w:shd w:val="clear" w:color="auto" w:fill="auto"/>
          </w:tcPr>
          <w:p w14:paraId="2745CCFD" w14:textId="59366026" w:rsidR="00642D1B" w:rsidRPr="00A93C9D" w:rsidRDefault="00642D1B" w:rsidP="00642D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E99033B" w14:textId="607D3882" w:rsidR="00642D1B" w:rsidRPr="00A93C9D" w:rsidRDefault="00642D1B" w:rsidP="00642D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The transition time is </w:t>
            </w:r>
            <w:r w:rsidRPr="00A93C9D">
              <w:rPr>
                <w:rFonts w:cs="Calibri"/>
                <w:color w:val="auto"/>
                <w:sz w:val="22"/>
                <w:szCs w:val="22"/>
                <w:highlight w:val="lightGray"/>
                <w:lang w:val="en-US"/>
              </w:rPr>
              <w:t>_____</w:t>
            </w:r>
            <w:r w:rsidRPr="00A93C9D">
              <w:rPr>
                <w:rFonts w:cs="Calibri"/>
                <w:color w:val="auto"/>
                <w:sz w:val="22"/>
                <w:szCs w:val="22"/>
                <w:lang w:val="en-US"/>
              </w:rPr>
              <w:t xml:space="preserve"> </w:t>
            </w:r>
            <w:proofErr w:type="spellStart"/>
            <w:r w:rsidRPr="00A93C9D">
              <w:rPr>
                <w:rFonts w:cs="Calibri"/>
                <w:color w:val="auto"/>
                <w:sz w:val="22"/>
                <w:szCs w:val="22"/>
                <w:lang w:val="en-US"/>
              </w:rPr>
              <w:t>ms.</w:t>
            </w:r>
            <w:proofErr w:type="spellEnd"/>
          </w:p>
          <w:p w14:paraId="3BD5DD0D" w14:textId="6160ECE8" w:rsidR="00642D1B" w:rsidRPr="00A93C9D" w:rsidRDefault="00642D1B" w:rsidP="00642D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642D1B" w:rsidRPr="00A93C9D" w14:paraId="545936BD"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4B168F" w14:textId="416C89E7" w:rsidR="00642D1B" w:rsidRPr="00A93C9D" w:rsidRDefault="00642D1B" w:rsidP="00642D1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2" w:type="dxa"/>
            <w:shd w:val="clear" w:color="auto" w:fill="auto"/>
          </w:tcPr>
          <w:p w14:paraId="0CAD530E" w14:textId="3E9AA9EF" w:rsidR="00642D1B" w:rsidRPr="00A93C9D" w:rsidRDefault="00642D1B" w:rsidP="00642D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43" w:type="dxa"/>
            <w:shd w:val="clear" w:color="auto" w:fill="auto"/>
          </w:tcPr>
          <w:p w14:paraId="087592FB" w14:textId="20A5D10E" w:rsidR="00642D1B" w:rsidRPr="00A93C9D" w:rsidRDefault="00642D1B" w:rsidP="00642D1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synchronization with the power grid must be ensured after the return to operation and connection to the power system. The synchronization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 throughout the process.</w:t>
            </w:r>
          </w:p>
          <w:p w14:paraId="7057F129" w14:textId="6F24BC4A" w:rsidR="00642D1B" w:rsidRPr="00A93C9D" w:rsidRDefault="00642D1B" w:rsidP="00642D1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1" w:type="dxa"/>
            <w:shd w:val="clear" w:color="auto" w:fill="auto"/>
          </w:tcPr>
          <w:p w14:paraId="78CBB11F" w14:textId="019F8FEB" w:rsidR="00642D1B" w:rsidRPr="00A93C9D" w:rsidRDefault="00642D1B" w:rsidP="00642D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D9217E4" w14:textId="1CA49732" w:rsidR="00642D1B" w:rsidRPr="00A93C9D" w:rsidRDefault="00642D1B" w:rsidP="00642D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We confirm that automatic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with the power grid is ensured after the return to operation and connection to the power system. The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time is </w:t>
            </w:r>
            <w:r w:rsidRPr="00A93C9D">
              <w:rPr>
                <w:rFonts w:cs="Calibri"/>
                <w:color w:val="auto"/>
                <w:sz w:val="22"/>
                <w:szCs w:val="22"/>
                <w:highlight w:val="lightGray"/>
                <w:lang w:val="en-US"/>
              </w:rPr>
              <w:t>___</w:t>
            </w:r>
            <w:r w:rsidRPr="00A93C9D">
              <w:rPr>
                <w:rFonts w:cs="Calibri"/>
                <w:color w:val="auto"/>
                <w:sz w:val="22"/>
                <w:szCs w:val="22"/>
                <w:lang w:val="en-US"/>
              </w:rPr>
              <w:t xml:space="preserve"> seconds and the system ensures the stability of the grid frequency and voltage throughout the process.</w:t>
            </w:r>
          </w:p>
          <w:p w14:paraId="3956DC96" w14:textId="25DC20BE" w:rsidR="00642D1B" w:rsidRPr="00A93C9D" w:rsidRDefault="00642D1B" w:rsidP="00642D1B">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292952" w:rsidRPr="00A93C9D" w14:paraId="4F3A0DE2"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2"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43"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1"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1F49661" w14:textId="77812912" w:rsidR="00292952" w:rsidRPr="00A93C9D" w:rsidRDefault="00642D1B"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2"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43"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1"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E0E6216" w14:textId="055E6DF7" w:rsidR="00F5098A" w:rsidRPr="00A93C9D" w:rsidRDefault="00642D1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2"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43"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1"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46D07AF" w14:textId="625F4B4C"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2"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43"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1"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62" w:type="dxa"/>
            <w:shd w:val="clear" w:color="auto" w:fill="FFFFFF" w:themeFill="background1"/>
          </w:tcPr>
          <w:p w14:paraId="3DE0087D" w14:textId="05533EEB" w:rsidR="00741AE2" w:rsidRPr="00A93C9D" w:rsidRDefault="00642D1B"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642D1B">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8"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2"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43"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1"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F0E04E4" w14:textId="47D0B2DD" w:rsidR="00F5098A" w:rsidRPr="00A93C9D" w:rsidRDefault="00642D1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2"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43"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1"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4A1F887" w14:textId="1133BECD"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2"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43"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1"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91A292" w14:textId="64013A76" w:rsidR="00F5098A" w:rsidRPr="00A93C9D" w:rsidRDefault="00642D1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2"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43"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1"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170976BF" w14:textId="4297F78B" w:rsidR="00615837" w:rsidRPr="00A93C9D" w:rsidRDefault="00642D1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2"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43"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1"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22166A8" w14:textId="58999B7A" w:rsidR="00615837" w:rsidRPr="00A93C9D" w:rsidRDefault="00642D1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642D1B">
        <w:trPr>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8"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2"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43"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1"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69A68C9" w14:textId="53192505" w:rsidR="00552A46" w:rsidRPr="00A93C9D" w:rsidRDefault="00642D1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2"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43"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1"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A159C3F" w14:textId="3A25437B" w:rsidR="00552A46" w:rsidRPr="00A93C9D" w:rsidRDefault="00642D1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2"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43"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1"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27A260C" w14:textId="73FE0379" w:rsidR="00552A46" w:rsidRPr="00A93C9D" w:rsidRDefault="00642D1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2"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43"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1"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1D874A4" w14:textId="58638E4E" w:rsidR="00552A46" w:rsidRPr="00A93C9D" w:rsidRDefault="00642D1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2"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43"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1"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9D6B76C" w14:textId="0DEF5D26" w:rsidR="00552A46" w:rsidRPr="00A93C9D" w:rsidRDefault="00642D1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2"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43"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1"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2E5EA940" w14:textId="502CDA11" w:rsidR="00552A46" w:rsidRPr="00A93C9D" w:rsidRDefault="00642D1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642D1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2"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8"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2"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43"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75BC96E0" w14:textId="022605F1" w:rsidR="00C37A82" w:rsidRPr="00A93C9D" w:rsidRDefault="00642D1B"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2"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43"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1"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414F38E4" w14:textId="51E3D01A" w:rsidR="00C37A82" w:rsidRPr="00A93C9D" w:rsidRDefault="00642D1B"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2"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43"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1"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59426241" w14:textId="589353E9" w:rsidR="0074068A" w:rsidRPr="00A93C9D" w:rsidRDefault="00642D1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2"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43"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1"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371F1D18" w14:textId="3D97382C" w:rsidR="0074068A" w:rsidRPr="00A93C9D" w:rsidRDefault="00642D1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2"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43"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1"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A3F42DF" w14:textId="3684C651" w:rsidR="0074068A" w:rsidRPr="00A93C9D" w:rsidRDefault="00642D1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642D1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2"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43"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1"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62" w:type="dxa"/>
            <w:shd w:val="clear" w:color="auto" w:fill="FFFFFF" w:themeFill="background1"/>
          </w:tcPr>
          <w:p w14:paraId="638CFC22" w14:textId="48A42843" w:rsidR="0074068A" w:rsidRPr="00A93C9D" w:rsidRDefault="00642D1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642D1B">
        <w:trPr>
          <w:trHeight w:val="183"/>
        </w:trPr>
        <w:tc>
          <w:tcPr>
            <w:cnfStyle w:val="001000000000" w:firstRow="0" w:lastRow="0" w:firstColumn="1" w:lastColumn="0" w:oddVBand="0" w:evenVBand="0" w:oddHBand="0" w:evenHBand="0" w:firstRowFirstColumn="0" w:firstRowLastColumn="0" w:lastRowFirstColumn="0" w:lastRowLastColumn="0"/>
            <w:tcW w:w="932"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2"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43"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1"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62" w:type="dxa"/>
            <w:shd w:val="clear" w:color="auto" w:fill="FFFFFF" w:themeFill="background1"/>
          </w:tcPr>
          <w:p w14:paraId="53D5202E" w14:textId="69444106" w:rsidR="00F5098A" w:rsidRPr="00A93C9D" w:rsidRDefault="00642D1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42D1B"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2D1B"/>
    <w:rsid w:val="006436AB"/>
    <w:rsid w:val="0064396B"/>
    <w:rsid w:val="0064482A"/>
    <w:rsid w:val="0064684D"/>
    <w:rsid w:val="00647742"/>
    <w:rsid w:val="00647F49"/>
    <w:rsid w:val="006502D0"/>
    <w:rsid w:val="00651725"/>
    <w:rsid w:val="0065195D"/>
    <w:rsid w:val="00651C07"/>
    <w:rsid w:val="00654CA7"/>
    <w:rsid w:val="0065533F"/>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6F6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88E"/>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469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1BE"/>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773</TotalTime>
  <Pages>1</Pages>
  <Words>6845</Words>
  <Characters>39114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300</cp:revision>
  <dcterms:created xsi:type="dcterms:W3CDTF">2025-05-12T15:34:00Z</dcterms:created>
  <dcterms:modified xsi:type="dcterms:W3CDTF">2025-06-30T09:11:00Z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